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D5B4F" w14:textId="4EE69F5C" w:rsidR="00AD0B65" w:rsidRPr="00D1578B" w:rsidRDefault="00AD0B65" w:rsidP="00AD0B65">
      <w:pPr>
        <w:widowControl w:val="0"/>
        <w:tabs>
          <w:tab w:val="left" w:pos="6526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#9</w:t>
      </w:r>
      <w:r>
        <w:rPr>
          <w:rFonts w:hint="eastAsia"/>
          <w:b/>
          <w:noProof/>
          <w:sz w:val="24"/>
          <w:lang w:val="en-US" w:eastAsia="ko-KR"/>
        </w:rPr>
        <w:t>9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</w:t>
      </w:r>
      <w:r w:rsidR="00054D54">
        <w:rPr>
          <w:b/>
          <w:noProof/>
          <w:sz w:val="24"/>
          <w:lang w:val="en-US" w:eastAsia="ko-KR"/>
        </w:rPr>
        <w:t xml:space="preserve"> </w:t>
      </w:r>
      <w:bookmarkStart w:id="0" w:name="_GoBack"/>
      <w:bookmarkEnd w:id="0"/>
      <w:r w:rsidRPr="00D1578B">
        <w:rPr>
          <w:b/>
          <w:i/>
          <w:sz w:val="32"/>
          <w:lang w:val="sv-SE" w:eastAsia="ko-KR"/>
        </w:rPr>
        <w:t>R2-</w:t>
      </w:r>
      <w:r w:rsidR="00EB576E" w:rsidRPr="00EB576E">
        <w:rPr>
          <w:b/>
          <w:i/>
          <w:sz w:val="32"/>
          <w:lang w:val="sv-SE" w:eastAsia="ko-KR"/>
        </w:rPr>
        <w:t>17</w:t>
      </w:r>
      <w:r w:rsidR="00054D54">
        <w:rPr>
          <w:b/>
          <w:i/>
          <w:sz w:val="32"/>
          <w:lang w:val="sv-SE" w:eastAsia="ko-KR"/>
        </w:rPr>
        <w:t>1</w:t>
      </w:r>
      <w:r w:rsidR="008E1C60">
        <w:rPr>
          <w:b/>
          <w:i/>
          <w:sz w:val="32"/>
          <w:lang w:val="sv-SE" w:eastAsia="ko-KR"/>
        </w:rPr>
        <w:t>1556</w:t>
      </w:r>
    </w:p>
    <w:p w14:paraId="37CAD1F8" w14:textId="4CB519EB" w:rsidR="00A37771" w:rsidRPr="002F529E" w:rsidRDefault="002F529E" w:rsidP="002F529E">
      <w:pPr>
        <w:pStyle w:val="3GPPHeader"/>
      </w:pPr>
      <w:r w:rsidRPr="008A3ED0">
        <w:rPr>
          <w:rFonts w:eastAsia="DengXian"/>
          <w:noProof/>
          <w:lang w:val="en-US" w:eastAsia="ko-KR"/>
        </w:rPr>
        <w:t>Prague, Czech Republic, 9th – 13th October 2017</w:t>
      </w:r>
      <w:r>
        <w:rPr>
          <w:rFonts w:eastAsia="DengXian"/>
          <w:noProof/>
          <w:lang w:val="en-US" w:eastAsia="ko-KR"/>
        </w:rPr>
        <w:t xml:space="preserve">     </w:t>
      </w:r>
      <w:r w:rsidR="00A37771">
        <w:rPr>
          <w:rFonts w:eastAsia="바탕" w:cs="Arial" w:hint="eastAsia"/>
          <w:noProof/>
          <w:lang w:eastAsia="ko-KR"/>
        </w:rPr>
        <w:t>(Resubmission of R2-170</w:t>
      </w:r>
      <w:r w:rsidR="00A37771">
        <w:rPr>
          <w:rFonts w:eastAsia="바탕" w:cs="Arial"/>
          <w:noProof/>
          <w:lang w:eastAsia="ko-KR"/>
        </w:rPr>
        <w:t>3023</w:t>
      </w:r>
      <w:r w:rsidR="00A37771">
        <w:rPr>
          <w:rFonts w:eastAsia="바탕" w:cs="Arial" w:hint="eastAsia"/>
          <w:noProof/>
          <w:lang w:eastAsia="ko-KR"/>
        </w:rPr>
        <w:t>)</w:t>
      </w:r>
    </w:p>
    <w:p w14:paraId="2D8F601F" w14:textId="77777777" w:rsidR="00B82C0E" w:rsidRPr="00A37771" w:rsidRDefault="00B82C0E" w:rsidP="00B82C0E">
      <w:pPr>
        <w:pStyle w:val="3GPPHeader"/>
      </w:pPr>
    </w:p>
    <w:p w14:paraId="76D80A27" w14:textId="332BEC77" w:rsidR="00FE6763" w:rsidRPr="00AD0B65" w:rsidRDefault="00FE6763" w:rsidP="00FE6763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25C04">
        <w:rPr>
          <w:rFonts w:cs="Arial"/>
          <w:noProof/>
          <w:sz w:val="28"/>
          <w:szCs w:val="28"/>
          <w:lang w:val="en-US" w:eastAsia="ko-KR"/>
        </w:rPr>
        <w:t>10</w:t>
      </w:r>
      <w:r w:rsidRPr="00AD0B65">
        <w:rPr>
          <w:rFonts w:cs="Arial"/>
          <w:noProof/>
          <w:sz w:val="28"/>
          <w:szCs w:val="28"/>
          <w:lang w:val="en-US" w:eastAsia="ko-KR"/>
        </w:rPr>
        <w:t>.</w:t>
      </w:r>
      <w:r w:rsidR="00925C04">
        <w:rPr>
          <w:rFonts w:cs="Arial"/>
          <w:noProof/>
          <w:sz w:val="28"/>
          <w:szCs w:val="28"/>
          <w:lang w:val="en-US" w:eastAsia="ko-KR"/>
        </w:rPr>
        <w:t>3</w:t>
      </w:r>
      <w:r w:rsidRPr="00AD0B65">
        <w:rPr>
          <w:rFonts w:cs="Arial"/>
          <w:noProof/>
          <w:sz w:val="28"/>
          <w:szCs w:val="28"/>
          <w:lang w:val="en-US" w:eastAsia="ko-KR"/>
        </w:rPr>
        <w:t>.</w:t>
      </w:r>
      <w:r w:rsidR="00925C04">
        <w:rPr>
          <w:rFonts w:cs="Arial"/>
          <w:noProof/>
          <w:sz w:val="28"/>
          <w:szCs w:val="28"/>
          <w:lang w:val="en-US" w:eastAsia="ko-KR"/>
        </w:rPr>
        <w:t>4</w:t>
      </w:r>
      <w:r w:rsidRPr="00AD0B65">
        <w:rPr>
          <w:rFonts w:cs="Arial"/>
          <w:noProof/>
          <w:sz w:val="28"/>
          <w:szCs w:val="28"/>
          <w:lang w:val="en-US" w:eastAsia="ko-KR"/>
        </w:rPr>
        <w:t>.</w:t>
      </w:r>
      <w:r w:rsidR="00925C04">
        <w:rPr>
          <w:rFonts w:cs="Arial"/>
          <w:noProof/>
          <w:sz w:val="28"/>
          <w:szCs w:val="28"/>
          <w:lang w:val="en-US" w:eastAsia="ko-KR"/>
        </w:rPr>
        <w:t>2</w:t>
      </w:r>
      <w:r w:rsidRPr="00AD0B65">
        <w:rPr>
          <w:rFonts w:cs="Arial"/>
          <w:noProof/>
          <w:sz w:val="28"/>
          <w:szCs w:val="28"/>
          <w:lang w:val="en-US" w:eastAsia="ko-KR"/>
        </w:rPr>
        <w:t xml:space="preserve"> (</w:t>
      </w:r>
      <w:r w:rsidR="00206158" w:rsidRPr="00AD0B65">
        <w:rPr>
          <w:rFonts w:cs="Arial"/>
          <w:noProof/>
          <w:sz w:val="28"/>
          <w:szCs w:val="28"/>
          <w:lang w:val="en-US" w:eastAsia="ko-KR"/>
        </w:rPr>
        <w:t>NR_newRAT-Core</w:t>
      </w:r>
      <w:r w:rsidRPr="00AD0B65">
        <w:rPr>
          <w:rFonts w:cs="Arial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AD0B65">
        <w:rPr>
          <w:rFonts w:cs="Arial"/>
          <w:noProof/>
          <w:sz w:val="28"/>
          <w:szCs w:val="28"/>
          <w:lang w:val="en-US" w:eastAsia="ko-KR"/>
        </w:rPr>
        <w:t>LG Electronics Inc.</w:t>
      </w:r>
    </w:p>
    <w:p w14:paraId="01224A68" w14:textId="3F5416AF" w:rsidR="00FE6763" w:rsidRPr="00AD0B65" w:rsidRDefault="00FE6763" w:rsidP="00FE6763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0C7D67" w:rsidRPr="00AD0B65">
        <w:rPr>
          <w:rFonts w:cs="Arial"/>
          <w:noProof/>
          <w:sz w:val="28"/>
          <w:szCs w:val="28"/>
          <w:lang w:val="en-US" w:eastAsia="ko-KR"/>
        </w:rPr>
        <w:t xml:space="preserve">Location of </w:t>
      </w:r>
      <w:r w:rsidR="00062F74" w:rsidRPr="00AD0B65">
        <w:rPr>
          <w:rFonts w:cs="Arial"/>
          <w:noProof/>
          <w:sz w:val="28"/>
          <w:szCs w:val="28"/>
          <w:lang w:val="en-US" w:eastAsia="ko-KR"/>
        </w:rPr>
        <w:t xml:space="preserve">QoS Flow ID </w:t>
      </w:r>
      <w:r w:rsidR="000C7D67" w:rsidRPr="00AD0B65">
        <w:rPr>
          <w:rFonts w:cs="Arial"/>
          <w:noProof/>
          <w:sz w:val="28"/>
          <w:szCs w:val="28"/>
          <w:lang w:val="en-US" w:eastAsia="ko-KR"/>
        </w:rPr>
        <w:t>in</w:t>
      </w:r>
      <w:r w:rsidR="00062F74" w:rsidRPr="00AD0B65">
        <w:rPr>
          <w:rFonts w:cs="Arial"/>
          <w:noProof/>
          <w:sz w:val="28"/>
          <w:szCs w:val="28"/>
          <w:lang w:val="en-US" w:eastAsia="ko-KR"/>
        </w:rPr>
        <w:t xml:space="preserve"> UL and DL packet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Pr="00AD0B65">
        <w:rPr>
          <w:rFonts w:cs="Arial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3099876B" w14:textId="17F6FD7C" w:rsidR="004B3F1F" w:rsidRDefault="004B3F1F" w:rsidP="004B3F1F">
      <w:pPr>
        <w:rPr>
          <w:rFonts w:cs="Arial"/>
          <w:sz w:val="22"/>
          <w:szCs w:val="22"/>
          <w:lang w:val="en-US" w:eastAsia="ko-KR"/>
        </w:rPr>
      </w:pPr>
      <w:bookmarkStart w:id="1" w:name="_Ref178064866"/>
      <w:r>
        <w:rPr>
          <w:rFonts w:cs="Arial"/>
          <w:sz w:val="22"/>
          <w:szCs w:val="22"/>
          <w:lang w:val="en-US" w:eastAsia="ko-KR"/>
        </w:rPr>
        <w:t xml:space="preserve">RAN2 discussed the issue of reflective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at the NR AH meetings, and made following agreements.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F1F" w14:paraId="48BEE3DE" w14:textId="77777777" w:rsidTr="004B3F1F">
        <w:tc>
          <w:tcPr>
            <w:tcW w:w="9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DB22" w14:textId="77777777" w:rsidR="004B3F1F" w:rsidRDefault="004B3F1F" w:rsidP="00C0510F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eastAsia="맑은 고딕"/>
                <w:b/>
                <w:sz w:val="22"/>
                <w:szCs w:val="22"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sz w:val="22"/>
                <w:szCs w:val="22"/>
                <w:u w:val="single"/>
              </w:rPr>
              <w:t>3GPP RAN2 NR Ad Hoc</w:t>
            </w:r>
          </w:p>
          <w:p w14:paraId="759F50DC" w14:textId="7A6779B1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A new user plane AS protocol layer (e.g. </w:t>
            </w:r>
            <w:r w:rsidR="000954ED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SDAP</w:t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) above PDCP should be introduced to accommodate all the functions introduced in AS for the new </w:t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framework, including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14:paraId="7BEDF9E2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14:paraId="73985DF1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DL packets;</w:t>
            </w:r>
          </w:p>
          <w:p w14:paraId="3758D6B8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UL packets;</w:t>
            </w:r>
          </w:p>
          <w:p w14:paraId="66322789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14:paraId="2D2392AE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14:paraId="5E38A080" w14:textId="77777777" w:rsidR="004B3F1F" w:rsidRDefault="004B3F1F" w:rsidP="004B3F1F">
      <w:pPr>
        <w:tabs>
          <w:tab w:val="left" w:pos="1195"/>
        </w:tabs>
        <w:rPr>
          <w:rFonts w:eastAsia="바탕" w:cs="Arial"/>
          <w:sz w:val="22"/>
          <w:szCs w:val="22"/>
          <w:lang w:val="en-US" w:eastAsia="ko-KR"/>
        </w:rPr>
      </w:pPr>
    </w:p>
    <w:p w14:paraId="5713B251" w14:textId="59CE0C6F" w:rsidR="00ED00F3" w:rsidRPr="00CA2143" w:rsidRDefault="000C7D67" w:rsidP="00ED00F3">
      <w:pPr>
        <w:rPr>
          <w:rFonts w:eastAsia="맑은 고딕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Based on the agreements, it is expected that the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flow ID is included in the header of new layer (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) PDU. One issue is where to locate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in the PDCP PDU. 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In this </w:t>
      </w:r>
      <w:r w:rsidR="00ED00F3" w:rsidRPr="00ED00F3">
        <w:rPr>
          <w:rFonts w:cs="Arial"/>
          <w:sz w:val="22"/>
          <w:szCs w:val="22"/>
          <w:lang w:val="en-US" w:eastAsia="ko-KR"/>
        </w:rPr>
        <w:t>contribution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, </w:t>
      </w:r>
      <w:r w:rsidR="00ED00F3">
        <w:rPr>
          <w:rFonts w:cs="Arial"/>
          <w:sz w:val="22"/>
          <w:szCs w:val="22"/>
          <w:lang w:val="en-US" w:eastAsia="ko-KR"/>
        </w:rPr>
        <w:t>we</w:t>
      </w:r>
      <w:r w:rsidR="00ED00F3" w:rsidRPr="008C2338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 xml:space="preserve">analyze the impact on header compression/de-compression depending on the location of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</w:t>
      </w:r>
      <w:r w:rsidR="00ED00F3">
        <w:rPr>
          <w:rFonts w:cs="Arial"/>
          <w:sz w:val="22"/>
          <w:szCs w:val="22"/>
          <w:lang w:val="en-US" w:eastAsia="ko-KR"/>
        </w:rPr>
        <w:t>.</w:t>
      </w:r>
    </w:p>
    <w:p w14:paraId="35BF4597" w14:textId="0A762716" w:rsidR="00E65364" w:rsidRPr="00775FA2" w:rsidRDefault="00BB5883" w:rsidP="00BB5883">
      <w:pPr>
        <w:rPr>
          <w:rFonts w:eastAsia="맑은 고딕"/>
          <w:lang w:eastAsia="ko-KR"/>
        </w:rPr>
      </w:pPr>
      <w:r>
        <w:rPr>
          <w:lang w:eastAsia="ko-KR"/>
        </w:rPr>
        <w:t>.</w:t>
      </w:r>
    </w:p>
    <w:p w14:paraId="699965D2" w14:textId="4C23C74B" w:rsidR="0098799C" w:rsidRDefault="002E01A5" w:rsidP="00886634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9BC6D3C" w14:textId="7867BE99" w:rsidR="000B21E5" w:rsidRDefault="000954ED" w:rsidP="000B21E5">
      <w:pPr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PDU consists of a </w:t>
      </w:r>
      <w:r w:rsidR="004B3F1F">
        <w:rPr>
          <w:rFonts w:cs="Arial"/>
          <w:sz w:val="22"/>
          <w:szCs w:val="22"/>
          <w:lang w:val="en-US" w:eastAsia="ko-KR"/>
        </w:rPr>
        <w:t>d</w:t>
      </w:r>
      <w:r w:rsidR="000B21E5">
        <w:rPr>
          <w:rFonts w:cs="Arial"/>
          <w:sz w:val="22"/>
          <w:szCs w:val="22"/>
          <w:lang w:val="en-US" w:eastAsia="ko-KR"/>
        </w:rPr>
        <w:t xml:space="preserve">ata field and a header. According to the examples mentioned in [1], there </w:t>
      </w:r>
      <w:r w:rsidR="00640A21">
        <w:rPr>
          <w:rFonts w:cs="Arial"/>
          <w:sz w:val="22"/>
          <w:szCs w:val="22"/>
          <w:lang w:val="en-US" w:eastAsia="ko-KR"/>
        </w:rPr>
        <w:t>are</w:t>
      </w:r>
      <w:r w:rsidR="000B21E5">
        <w:rPr>
          <w:rFonts w:cs="Arial"/>
          <w:sz w:val="22"/>
          <w:szCs w:val="22"/>
          <w:lang w:val="en-US" w:eastAsia="ko-KR"/>
        </w:rPr>
        <w:t xml:space="preserve"> two options to </w:t>
      </w:r>
      <w:r w:rsidR="00E30E39">
        <w:rPr>
          <w:rFonts w:cs="Arial"/>
          <w:sz w:val="22"/>
          <w:szCs w:val="22"/>
          <w:lang w:val="en-US" w:eastAsia="ko-KR"/>
        </w:rPr>
        <w:t>locate</w:t>
      </w:r>
      <w:r w:rsidR="000B21E5">
        <w:rPr>
          <w:rFonts w:cs="Arial"/>
          <w:sz w:val="22"/>
          <w:szCs w:val="22"/>
          <w:lang w:val="en-US" w:eastAsia="ko-KR"/>
        </w:rPr>
        <w:t xml:space="preserve"> the </w:t>
      </w:r>
      <w:r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header</w:t>
      </w:r>
      <w:r w:rsidR="00E30E39">
        <w:rPr>
          <w:rFonts w:cs="Arial"/>
          <w:sz w:val="22"/>
          <w:szCs w:val="22"/>
          <w:lang w:val="en-US" w:eastAsia="ko-KR"/>
        </w:rPr>
        <w:t xml:space="preserve"> in the </w:t>
      </w:r>
      <w:r>
        <w:rPr>
          <w:rFonts w:cs="Arial"/>
          <w:sz w:val="22"/>
          <w:szCs w:val="22"/>
          <w:lang w:val="en-US" w:eastAsia="ko-KR"/>
        </w:rPr>
        <w:t>SDAP</w:t>
      </w:r>
      <w:r w:rsidR="00E30E39">
        <w:rPr>
          <w:rFonts w:cs="Arial"/>
          <w:sz w:val="22"/>
          <w:szCs w:val="22"/>
          <w:lang w:val="en-US" w:eastAsia="ko-KR"/>
        </w:rPr>
        <w:t xml:space="preserve"> PDU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7CB78B9B" w14:textId="15E86859" w:rsidR="000B21E5" w:rsidRDefault="000B21E5" w:rsidP="000B21E5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="00E30E39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DU.</w:t>
      </w:r>
    </w:p>
    <w:p w14:paraId="158BA439" w14:textId="23A0A8FA" w:rsidR="004B3F1F" w:rsidRPr="004B3F1F" w:rsidRDefault="000B21E5" w:rsidP="001008F9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eastAsia="맑은 고딕"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 xml:space="preserve">ed at the end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</w:t>
      </w:r>
      <w:r w:rsidR="00D22477">
        <w:rPr>
          <w:rFonts w:cs="Arial"/>
          <w:sz w:val="22"/>
          <w:szCs w:val="22"/>
          <w:lang w:val="en-US" w:eastAsia="ko-KR"/>
        </w:rPr>
        <w:t>P</w:t>
      </w:r>
      <w:r w:rsidRPr="004B3F1F">
        <w:rPr>
          <w:rFonts w:cs="Arial"/>
          <w:sz w:val="22"/>
          <w:szCs w:val="22"/>
          <w:lang w:val="en-US" w:eastAsia="ko-KR"/>
        </w:rPr>
        <w:t>DU.</w:t>
      </w:r>
    </w:p>
    <w:p w14:paraId="6E85E16B" w14:textId="77777777" w:rsidR="004B3F1F" w:rsidRPr="00D12CD8" w:rsidRDefault="004B3F1F" w:rsidP="004B3F1F">
      <w:pPr>
        <w:overflowPunct/>
        <w:autoSpaceDE/>
        <w:autoSpaceDN/>
        <w:adjustRightInd/>
        <w:spacing w:after="180"/>
        <w:textAlignment w:val="auto"/>
        <w:rPr>
          <w:rFonts w:eastAsia="맑은 고딕" w:cs="Arial"/>
          <w:sz w:val="22"/>
          <w:szCs w:val="22"/>
          <w:lang w:val="en-US" w:eastAsia="ko-KR"/>
        </w:rPr>
      </w:pPr>
    </w:p>
    <w:p w14:paraId="069FB107" w14:textId="4092BED8" w:rsidR="004B3F1F" w:rsidRDefault="004B3F1F" w:rsidP="004B3F1F">
      <w:pPr>
        <w:pStyle w:val="2"/>
      </w:pPr>
      <w:r w:rsidRPr="004B3F1F">
        <w:t xml:space="preserve">The </w:t>
      </w:r>
      <w:r w:rsidR="000954ED">
        <w:t>SDAP</w:t>
      </w:r>
      <w:r w:rsidRPr="004B3F1F">
        <w:t xml:space="preserve"> header is </w:t>
      </w:r>
      <w:r w:rsidR="00E30E39">
        <w:t>locat</w:t>
      </w:r>
      <w:r w:rsidRPr="004B3F1F">
        <w:t xml:space="preserve">ed in front of the </w:t>
      </w:r>
      <w:r w:rsidR="000954ED">
        <w:t>SDAP</w:t>
      </w:r>
      <w:r w:rsidRPr="004B3F1F">
        <w:t xml:space="preserve"> </w:t>
      </w:r>
      <w:r w:rsidR="00D22477">
        <w:t>P</w:t>
      </w:r>
      <w:r w:rsidRPr="004B3F1F">
        <w:t>DU</w:t>
      </w:r>
    </w:p>
    <w:p w14:paraId="6452EB58" w14:textId="06725FAC" w:rsidR="0048662B" w:rsidRPr="0048662B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In LTE, one of the main functions of the PDCP is header compression and de-compression using ROHC. ROHC is a kind of algorithm to compress and de-compress the header of various IP packets. The PDCP entity associated with DRB can be configured by upper layer to use header compression. </w:t>
      </w:r>
      <w:r w:rsidRPr="0048662B">
        <w:rPr>
          <w:rFonts w:cs="Arial"/>
          <w:sz w:val="22"/>
          <w:szCs w:val="22"/>
          <w:lang w:val="en-US" w:eastAsia="ko-KR"/>
        </w:rPr>
        <w:lastRenderedPageBreak/>
        <w:t xml:space="preserve">When ROHC is configured, the PDCP entity performs the header compression </w:t>
      </w:r>
      <w:r w:rsidR="00640A21">
        <w:rPr>
          <w:rFonts w:cs="Arial"/>
          <w:sz w:val="22"/>
          <w:szCs w:val="22"/>
          <w:lang w:val="en-US" w:eastAsia="ko-KR"/>
        </w:rPr>
        <w:t>and</w:t>
      </w:r>
      <w:r w:rsidRPr="0048662B">
        <w:rPr>
          <w:rFonts w:cs="Arial"/>
          <w:sz w:val="22"/>
          <w:szCs w:val="22"/>
          <w:lang w:val="en-US" w:eastAsia="ko-KR"/>
        </w:rPr>
        <w:t xml:space="preserve"> de-compression. And </w:t>
      </w:r>
      <w:r w:rsidR="00F0651C">
        <w:rPr>
          <w:rFonts w:cs="Arial"/>
          <w:sz w:val="22"/>
          <w:szCs w:val="22"/>
          <w:lang w:val="en-US" w:eastAsia="ko-KR"/>
        </w:rPr>
        <w:t xml:space="preserve">the </w:t>
      </w:r>
      <w:r w:rsidRPr="0048662B">
        <w:rPr>
          <w:rFonts w:cs="Arial"/>
          <w:sz w:val="22"/>
          <w:szCs w:val="22"/>
          <w:lang w:val="en-US" w:eastAsia="ko-KR"/>
        </w:rPr>
        <w:t xml:space="preserve">PDCP </w:t>
      </w:r>
      <w:r w:rsidR="00F0651C">
        <w:rPr>
          <w:rFonts w:cs="Arial"/>
          <w:sz w:val="22"/>
          <w:szCs w:val="22"/>
          <w:lang w:val="en-US" w:eastAsia="ko-KR"/>
        </w:rPr>
        <w:t xml:space="preserve">entity </w:t>
      </w:r>
      <w:r w:rsidRPr="0048662B">
        <w:rPr>
          <w:rFonts w:cs="Arial"/>
          <w:sz w:val="22"/>
          <w:szCs w:val="22"/>
          <w:lang w:val="en-US" w:eastAsia="ko-KR"/>
        </w:rPr>
        <w:t>assumes that the PDCP SDU starts with IP header.</w:t>
      </w:r>
    </w:p>
    <w:p w14:paraId="625102F2" w14:textId="273F11CF" w:rsidR="004B3F1F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8662B"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PDU (PDCP SDU) and ROHC is configured, the PDCP entity can not perform the header compression and de-compression without modification. In order to perform the header compression and de-compression, the PDCP entity needs </w:t>
      </w:r>
      <w:r w:rsidR="00640A21">
        <w:rPr>
          <w:rFonts w:cs="Arial"/>
          <w:sz w:val="22"/>
          <w:szCs w:val="22"/>
          <w:lang w:val="en-US" w:eastAsia="ko-KR"/>
        </w:rPr>
        <w:t xml:space="preserve">to know </w:t>
      </w:r>
      <w:r w:rsidRPr="0048662B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length. However, even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if the PDCP entity knows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length, the PDCP entity should perform additional</w:t>
      </w:r>
      <w:r>
        <w:rPr>
          <w:rFonts w:cs="Arial"/>
          <w:sz w:val="22"/>
          <w:szCs w:val="22"/>
          <w:lang w:val="en-US" w:eastAsia="ko-KR"/>
        </w:rPr>
        <w:t xml:space="preserve"> processing. </w:t>
      </w:r>
      <w:r w:rsidRPr="0048662B">
        <w:rPr>
          <w:rFonts w:cs="Arial"/>
          <w:sz w:val="22"/>
          <w:szCs w:val="22"/>
          <w:lang w:val="en-US" w:eastAsia="ko-KR"/>
        </w:rPr>
        <w:t xml:space="preserve">The figure 1 shows the </w:t>
      </w:r>
      <w:r w:rsidR="00F0651C">
        <w:rPr>
          <w:rFonts w:cs="Arial"/>
          <w:sz w:val="22"/>
          <w:szCs w:val="22"/>
          <w:lang w:val="en-US" w:eastAsia="ko-KR"/>
        </w:rPr>
        <w:t xml:space="preserve">additional processing </w:t>
      </w:r>
      <w:r w:rsidR="00E30E39">
        <w:rPr>
          <w:rFonts w:cs="Arial"/>
          <w:sz w:val="22"/>
          <w:szCs w:val="22"/>
          <w:lang w:val="en-US" w:eastAsia="ko-KR"/>
        </w:rPr>
        <w:t>for</w:t>
      </w:r>
      <w:r w:rsidR="00F0651C"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header compression in case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</w:t>
      </w:r>
      <w:r w:rsidR="00E30E39">
        <w:rPr>
          <w:rFonts w:cs="Arial"/>
          <w:sz w:val="22"/>
          <w:szCs w:val="22"/>
          <w:lang w:val="en-US" w:eastAsia="ko-KR"/>
        </w:rPr>
        <w:t xml:space="preserve">is </w:t>
      </w:r>
      <w:r w:rsidRPr="0048662B">
        <w:rPr>
          <w:rFonts w:cs="Arial"/>
          <w:sz w:val="22"/>
          <w:szCs w:val="22"/>
          <w:lang w:val="en-US" w:eastAsia="ko-KR"/>
        </w:rPr>
        <w:t xml:space="preserve">located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PDU.</w:t>
      </w:r>
    </w:p>
    <w:p w14:paraId="6D0EB2EC" w14:textId="77777777" w:rsidR="0048662B" w:rsidRPr="00640A21" w:rsidRDefault="0048662B" w:rsidP="0048662B">
      <w:pPr>
        <w:rPr>
          <w:rFonts w:cs="Arial"/>
          <w:sz w:val="22"/>
          <w:szCs w:val="22"/>
          <w:lang w:val="en-US" w:eastAsia="ko-KR"/>
        </w:rPr>
      </w:pPr>
    </w:p>
    <w:p w14:paraId="45069C6C" w14:textId="3DB83AB5" w:rsidR="000B21E5" w:rsidRDefault="000954ED" w:rsidP="009C1F97">
      <w:pPr>
        <w:keepNext/>
        <w:jc w:val="center"/>
      </w:pPr>
      <w:r>
        <w:rPr>
          <w:rFonts w:ascii="Times New Roman" w:eastAsia="바탕" w:hAnsi="Times New Roman"/>
          <w:lang w:eastAsia="en-US"/>
        </w:rPr>
        <w:object w:dxaOrig="9144" w:dyaOrig="7428" w14:anchorId="77E54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pt;height:219.3pt" o:ole="">
            <v:imagedata r:id="rId14" o:title=""/>
          </v:shape>
          <o:OLEObject Type="Embed" ProgID="Visio.Drawing.15" ShapeID="_x0000_i1025" DrawAspect="Content" ObjectID="_1568181178" r:id="rId15"/>
        </w:object>
      </w:r>
    </w:p>
    <w:p w14:paraId="28181E27" w14:textId="1BEB6B56" w:rsidR="000B21E5" w:rsidRDefault="000B21E5" w:rsidP="000B21E5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E30E39">
        <w:t>Additional p</w:t>
      </w:r>
      <w:r>
        <w:t>rocess</w:t>
      </w:r>
      <w:r w:rsidR="00E30E39">
        <w:t>ing for</w:t>
      </w:r>
      <w:r>
        <w:t xml:space="preserve"> header compression in case </w:t>
      </w:r>
      <w:r w:rsidR="000954ED">
        <w:t>SDAP</w:t>
      </w:r>
      <w:r>
        <w:t xml:space="preserve"> header </w:t>
      </w:r>
      <w:r w:rsidR="00E30E39">
        <w:t xml:space="preserve">is </w:t>
      </w:r>
      <w:r>
        <w:t xml:space="preserve">located in front of the </w:t>
      </w:r>
      <w:r w:rsidR="000954ED">
        <w:rPr>
          <w:rFonts w:eastAsia="맑은 고딕"/>
          <w:lang w:eastAsia="ko-KR"/>
        </w:rPr>
        <w:t>SDAP</w:t>
      </w:r>
      <w:r w:rsidR="00B45483" w:rsidRPr="00B45483">
        <w:rPr>
          <w:rFonts w:eastAsia="맑은 고딕"/>
          <w:lang w:eastAsia="ko-KR"/>
        </w:rPr>
        <w:t xml:space="preserve">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</w:p>
    <w:p w14:paraId="3AF17D58" w14:textId="30C0B163" w:rsidR="00631FD1" w:rsidRPr="004B3F1F" w:rsidRDefault="00631FD1" w:rsidP="004B3F1F">
      <w:pPr>
        <w:rPr>
          <w:rFonts w:eastAsia="맑은 고딕"/>
          <w:lang w:eastAsia="ko-KR"/>
        </w:rPr>
      </w:pPr>
    </w:p>
    <w:p w14:paraId="7E160444" w14:textId="57733B4A" w:rsidR="000B21E5" w:rsidRPr="000B21E5" w:rsidRDefault="000B21E5" w:rsidP="000B21E5">
      <w:pPr>
        <w:rPr>
          <w:rFonts w:cs="Arial"/>
          <w:sz w:val="22"/>
          <w:szCs w:val="22"/>
          <w:lang w:val="en-US" w:eastAsia="ko-KR"/>
        </w:rPr>
      </w:pPr>
      <w:r w:rsidRPr="000B21E5">
        <w:rPr>
          <w:rFonts w:cs="Arial"/>
          <w:sz w:val="22"/>
          <w:szCs w:val="22"/>
          <w:lang w:val="en-US" w:eastAsia="ko-KR"/>
        </w:rPr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0B21E5">
        <w:rPr>
          <w:rFonts w:cs="Arial"/>
          <w:sz w:val="22"/>
          <w:szCs w:val="22"/>
          <w:lang w:val="en-US" w:eastAsia="ko-KR"/>
        </w:rPr>
        <w:t xml:space="preserve"> header is </w:t>
      </w:r>
      <w:r w:rsidR="00A637C9">
        <w:rPr>
          <w:rFonts w:cs="Arial"/>
          <w:sz w:val="22"/>
          <w:szCs w:val="22"/>
          <w:lang w:val="en-US" w:eastAsia="ko-KR"/>
        </w:rPr>
        <w:t>locat</w:t>
      </w:r>
      <w:r w:rsidRPr="000B21E5">
        <w:rPr>
          <w:rFonts w:cs="Arial"/>
          <w:sz w:val="22"/>
          <w:szCs w:val="22"/>
          <w:lang w:val="en-US" w:eastAsia="ko-KR"/>
        </w:rPr>
        <w:t xml:space="preserve">ed in front of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eastAsia="맑은 고딕"/>
          <w:lang w:eastAsia="ko-KR"/>
        </w:rPr>
        <w:t>SDAP</w:t>
      </w:r>
      <w:r w:rsidR="00B45483" w:rsidRPr="00B45483">
        <w:rPr>
          <w:rFonts w:eastAsia="맑은 고딕"/>
          <w:lang w:eastAsia="ko-KR"/>
        </w:rPr>
        <w:t xml:space="preserve">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Pr="000B21E5">
        <w:rPr>
          <w:rFonts w:cs="Arial"/>
          <w:sz w:val="22"/>
          <w:szCs w:val="22"/>
          <w:lang w:val="en-US" w:eastAsia="ko-KR"/>
        </w:rPr>
        <w:t xml:space="preserve">, the PDCP entity </w:t>
      </w:r>
      <w:r w:rsidR="001E2E14">
        <w:rPr>
          <w:rFonts w:cs="Arial"/>
          <w:sz w:val="22"/>
          <w:szCs w:val="22"/>
          <w:lang w:val="en-US" w:eastAsia="ko-KR"/>
        </w:rPr>
        <w:t>shall</w:t>
      </w:r>
      <w:r w:rsidRPr="000B21E5">
        <w:rPr>
          <w:rFonts w:cs="Arial"/>
          <w:sz w:val="22"/>
          <w:szCs w:val="22"/>
          <w:lang w:val="en-US" w:eastAsia="ko-KR"/>
        </w:rPr>
        <w:t>:</w:t>
      </w:r>
    </w:p>
    <w:p w14:paraId="73D9D2EB" w14:textId="4462ECC6" w:rsidR="001E2E14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I</w:t>
      </w:r>
      <w:r w:rsidR="001E2E14">
        <w:rPr>
          <w:rFonts w:cs="Arial"/>
          <w:sz w:val="22"/>
          <w:szCs w:val="22"/>
          <w:lang w:val="en-US" w:eastAsia="ko-KR"/>
        </w:rPr>
        <w:t xml:space="preserve">dentify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1E2E14">
        <w:rPr>
          <w:rFonts w:cs="Arial"/>
          <w:sz w:val="22"/>
          <w:szCs w:val="22"/>
          <w:lang w:val="en-US" w:eastAsia="ko-KR"/>
        </w:rPr>
        <w:t xml:space="preserve"> header from the PDCP SDU</w:t>
      </w:r>
    </w:p>
    <w:p w14:paraId="2DAE9566" w14:textId="145695DE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E</w:t>
      </w:r>
      <w:r w:rsidR="001E2E14">
        <w:rPr>
          <w:rFonts w:cs="Arial"/>
          <w:sz w:val="22"/>
          <w:szCs w:val="22"/>
          <w:lang w:val="en-US" w:eastAsia="ko-KR"/>
        </w:rPr>
        <w:t xml:space="preserve">xtract and </w:t>
      </w:r>
      <w:r w:rsidR="00A147BE">
        <w:rPr>
          <w:rFonts w:cs="Arial"/>
          <w:sz w:val="22"/>
          <w:szCs w:val="22"/>
          <w:lang w:val="en-US" w:eastAsia="ko-KR"/>
        </w:rPr>
        <w:t xml:space="preserve">save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A147BE">
        <w:rPr>
          <w:rFonts w:cs="Arial"/>
          <w:sz w:val="22"/>
          <w:szCs w:val="22"/>
          <w:lang w:val="en-US" w:eastAsia="ko-KR"/>
        </w:rPr>
        <w:t xml:space="preserve"> header</w:t>
      </w:r>
    </w:p>
    <w:p w14:paraId="1DA624BA" w14:textId="211347A4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P</w:t>
      </w:r>
      <w:r w:rsidR="000B21E5">
        <w:rPr>
          <w:rFonts w:cs="Arial"/>
          <w:sz w:val="22"/>
          <w:szCs w:val="22"/>
          <w:lang w:val="en-US" w:eastAsia="ko-KR"/>
        </w:rPr>
        <w:t xml:space="preserve">erform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B21E5">
        <w:rPr>
          <w:rFonts w:cs="Arial"/>
          <w:sz w:val="22"/>
          <w:szCs w:val="22"/>
          <w:lang w:val="en-US" w:eastAsia="ko-KR"/>
        </w:rPr>
        <w:t>header compression.</w:t>
      </w:r>
    </w:p>
    <w:p w14:paraId="09DBAFAB" w14:textId="5C17F7BA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R</w:t>
      </w:r>
      <w:r w:rsidR="000B21E5">
        <w:rPr>
          <w:rFonts w:cs="Arial"/>
          <w:sz w:val="22"/>
          <w:szCs w:val="22"/>
          <w:lang w:val="en-US" w:eastAsia="ko-KR"/>
        </w:rPr>
        <w:t xml:space="preserve">eattach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header in front of </w:t>
      </w:r>
      <w:r w:rsidR="00631FD1" w:rsidRPr="00B45483">
        <w:rPr>
          <w:rFonts w:eastAsia="맑은 고딕"/>
          <w:lang w:eastAsia="ko-KR"/>
        </w:rPr>
        <w:t>PD</w:t>
      </w:r>
      <w:r w:rsidR="00631FD1">
        <w:rPr>
          <w:rFonts w:eastAsia="맑은 고딕"/>
          <w:lang w:eastAsia="ko-KR"/>
        </w:rPr>
        <w:t>C</w:t>
      </w:r>
      <w:r w:rsidR="00631FD1" w:rsidRPr="00B45483">
        <w:rPr>
          <w:rFonts w:eastAsia="맑은 고딕"/>
          <w:lang w:eastAsia="ko-KR"/>
        </w:rPr>
        <w:t xml:space="preserve">P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41C60192" w14:textId="2038D41A" w:rsidR="008A719C" w:rsidRDefault="008A719C" w:rsidP="000B21E5">
      <w:pPr>
        <w:rPr>
          <w:rFonts w:eastAsia="맑은 고딕" w:cs="Arial"/>
          <w:sz w:val="22"/>
          <w:szCs w:val="22"/>
          <w:lang w:val="en-US" w:eastAsia="ko-KR"/>
        </w:rPr>
      </w:pPr>
      <w:r>
        <w:rPr>
          <w:rFonts w:eastAsia="맑은 고딕" w:cs="Arial" w:hint="eastAsia"/>
          <w:sz w:val="22"/>
          <w:szCs w:val="22"/>
          <w:lang w:val="en-US" w:eastAsia="ko-KR"/>
        </w:rPr>
        <w:t xml:space="preserve">Additional processing is also required </w:t>
      </w:r>
      <w:r>
        <w:rPr>
          <w:rFonts w:eastAsia="맑은 고딕" w:cs="Arial"/>
          <w:sz w:val="22"/>
          <w:szCs w:val="22"/>
          <w:lang w:val="en-US" w:eastAsia="ko-KR"/>
        </w:rPr>
        <w:t>for header de-compression similar to header compression.</w:t>
      </w:r>
    </w:p>
    <w:p w14:paraId="467C2E8A" w14:textId="77777777" w:rsidR="000B21E5" w:rsidRDefault="000B21E5" w:rsidP="000B21E5">
      <w:pPr>
        <w:rPr>
          <w:rFonts w:cs="Arial"/>
          <w:sz w:val="22"/>
          <w:szCs w:val="22"/>
          <w:lang w:val="en-US" w:eastAsia="ko-KR"/>
        </w:rPr>
      </w:pPr>
    </w:p>
    <w:p w14:paraId="561DDEEB" w14:textId="6C9FBD8F" w:rsidR="004C48D7" w:rsidRPr="00CA2143" w:rsidRDefault="000B21E5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8A719C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="00B45483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DU, additional processing</w:t>
      </w:r>
      <w:r w:rsidR="00D12CD8">
        <w:rPr>
          <w:rFonts w:cs="Arial"/>
          <w:sz w:val="22"/>
          <w:szCs w:val="22"/>
          <w:lang w:val="en-US" w:eastAsia="ko-KR"/>
        </w:rPr>
        <w:t xml:space="preserve"> is required for header compression and de</w:t>
      </w:r>
      <w:r w:rsidR="008A719C">
        <w:rPr>
          <w:rFonts w:cs="Arial"/>
          <w:sz w:val="22"/>
          <w:szCs w:val="22"/>
          <w:lang w:val="en-US" w:eastAsia="ko-KR"/>
        </w:rPr>
        <w:t>-</w:t>
      </w:r>
      <w:r w:rsidR="00D12CD8">
        <w:rPr>
          <w:rFonts w:cs="Arial"/>
          <w:sz w:val="22"/>
          <w:szCs w:val="22"/>
          <w:lang w:val="en-US" w:eastAsia="ko-KR"/>
        </w:rPr>
        <w:t>compression 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8463585" w14:textId="77777777" w:rsidR="00CA2143" w:rsidRDefault="00CA2143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2DA95A6D" w14:textId="2B6C773A" w:rsidR="004B3F1F" w:rsidRDefault="004B3F1F" w:rsidP="004B3F1F">
      <w:pPr>
        <w:pStyle w:val="2"/>
      </w:pPr>
      <w:r w:rsidRPr="004B3F1F">
        <w:t xml:space="preserve">The </w:t>
      </w:r>
      <w:r w:rsidR="000954ED">
        <w:t>SDAP</w:t>
      </w:r>
      <w:r w:rsidRPr="004B3F1F">
        <w:t xml:space="preserve"> header is </w:t>
      </w:r>
      <w:r w:rsidR="008A719C">
        <w:t>locat</w:t>
      </w:r>
      <w:r w:rsidRPr="004B3F1F">
        <w:t xml:space="preserve">ed </w:t>
      </w:r>
      <w:r w:rsidR="00062F74">
        <w:t xml:space="preserve">at the end of </w:t>
      </w:r>
      <w:r w:rsidRPr="004B3F1F">
        <w:t xml:space="preserve">the </w:t>
      </w:r>
      <w:r w:rsidR="000954ED">
        <w:t>SDAP</w:t>
      </w:r>
      <w:r w:rsidRPr="004B3F1F">
        <w:t xml:space="preserve"> </w:t>
      </w:r>
      <w:r w:rsidR="008A719C">
        <w:t>P</w:t>
      </w:r>
      <w:r w:rsidRPr="004B3F1F">
        <w:t>DU</w:t>
      </w:r>
    </w:p>
    <w:p w14:paraId="6274D62A" w14:textId="2260431B" w:rsidR="00FD2488" w:rsidRDefault="004B3F1F" w:rsidP="00FD2488">
      <w:pPr>
        <w:rPr>
          <w:rFonts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If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 xml:space="preserve">ed at the end of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PDU and ROHC is configured, the PDCP entity </w:t>
      </w:r>
      <w:r w:rsidR="00D12CD8">
        <w:rPr>
          <w:rFonts w:cs="Arial"/>
          <w:sz w:val="22"/>
          <w:szCs w:val="22"/>
          <w:lang w:val="en-US" w:eastAsia="ko-KR"/>
        </w:rPr>
        <w:t>can</w:t>
      </w:r>
      <w:r w:rsidRPr="004B3F1F">
        <w:rPr>
          <w:rFonts w:cs="Arial"/>
          <w:sz w:val="22"/>
          <w:szCs w:val="22"/>
          <w:lang w:val="en-US" w:eastAsia="ko-KR"/>
        </w:rPr>
        <w:t xml:space="preserve"> perform the header compression and de-compression wit</w:t>
      </w:r>
      <w:r w:rsidR="00FD2488">
        <w:rPr>
          <w:rFonts w:cs="Arial"/>
          <w:sz w:val="22"/>
          <w:szCs w:val="22"/>
          <w:lang w:val="en-US" w:eastAsia="ko-KR"/>
        </w:rPr>
        <w:t>hout any additional</w:t>
      </w:r>
      <w:r w:rsidR="00D12CD8">
        <w:rPr>
          <w:rFonts w:cs="Arial"/>
          <w:sz w:val="22"/>
          <w:szCs w:val="22"/>
          <w:lang w:val="en-US" w:eastAsia="ko-KR"/>
        </w:rPr>
        <w:t xml:space="preserve"> processing</w:t>
      </w:r>
      <w:r w:rsidR="00FD2488">
        <w:rPr>
          <w:rFonts w:cs="Arial"/>
          <w:sz w:val="22"/>
          <w:szCs w:val="22"/>
          <w:lang w:val="en-US" w:eastAsia="ko-KR"/>
        </w:rPr>
        <w:t>, because the first part of the PD</w:t>
      </w:r>
      <w:r w:rsidR="00D12CD8">
        <w:rPr>
          <w:rFonts w:cs="Arial"/>
          <w:sz w:val="22"/>
          <w:szCs w:val="22"/>
          <w:lang w:val="en-US" w:eastAsia="ko-KR"/>
        </w:rPr>
        <w:t>C</w:t>
      </w:r>
      <w:r w:rsidR="00FD2488">
        <w:rPr>
          <w:rFonts w:cs="Arial"/>
          <w:sz w:val="22"/>
          <w:szCs w:val="22"/>
          <w:lang w:val="en-US" w:eastAsia="ko-KR"/>
        </w:rPr>
        <w:t>P SDU is the IP header</w:t>
      </w:r>
      <w:r w:rsidR="00D12CD8">
        <w:rPr>
          <w:rFonts w:cs="Arial"/>
          <w:sz w:val="22"/>
          <w:szCs w:val="22"/>
          <w:lang w:val="en-US" w:eastAsia="ko-KR"/>
        </w:rPr>
        <w:t xml:space="preserve"> same as LTE</w:t>
      </w:r>
      <w:r w:rsidR="00FD2488" w:rsidRPr="00FD2488">
        <w:rPr>
          <w:rFonts w:cs="Arial"/>
          <w:sz w:val="22"/>
          <w:szCs w:val="22"/>
          <w:lang w:val="en-US" w:eastAsia="ko-KR"/>
        </w:rPr>
        <w:t>.</w:t>
      </w:r>
    </w:p>
    <w:p w14:paraId="6873CDEE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473B323A" w14:textId="77F49E1F" w:rsidR="00FD2488" w:rsidRPr="00CA2143" w:rsidRDefault="00FD2488" w:rsidP="00FD2488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lastRenderedPageBreak/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the end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PDU, </w:t>
      </w:r>
      <w:r w:rsidR="000C7D67">
        <w:rPr>
          <w:rFonts w:cs="Arial"/>
          <w:sz w:val="22"/>
          <w:szCs w:val="22"/>
          <w:lang w:val="en-US" w:eastAsia="ko-KR"/>
        </w:rPr>
        <w:t>no additional processing is required for header</w:t>
      </w:r>
      <w:r>
        <w:rPr>
          <w:rFonts w:cs="Arial"/>
          <w:sz w:val="22"/>
          <w:szCs w:val="22"/>
          <w:lang w:val="en-US" w:eastAsia="ko-KR"/>
        </w:rPr>
        <w:t xml:space="preserve"> compression and de-compression </w:t>
      </w:r>
      <w:r w:rsidR="000C7D67">
        <w:rPr>
          <w:rFonts w:cs="Arial"/>
          <w:sz w:val="22"/>
          <w:szCs w:val="22"/>
          <w:lang w:val="en-US" w:eastAsia="ko-KR"/>
        </w:rPr>
        <w:t>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4363D67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1E3ACBC1" w14:textId="228B429C" w:rsidR="000B21E5" w:rsidRPr="004F3E79" w:rsidRDefault="004F3E79" w:rsidP="000B21E5">
      <w:pPr>
        <w:rPr>
          <w:rFonts w:cs="Arial"/>
          <w:sz w:val="22"/>
          <w:szCs w:val="22"/>
          <w:lang w:val="en-US" w:eastAsia="ko-KR"/>
        </w:rPr>
      </w:pPr>
      <w:r w:rsidRPr="004F3E79">
        <w:rPr>
          <w:rFonts w:cs="Arial"/>
          <w:sz w:val="22"/>
          <w:szCs w:val="22"/>
          <w:lang w:val="en-US" w:eastAsia="ko-KR"/>
        </w:rPr>
        <w:t>Based on the above discussions, it is proposed:</w:t>
      </w:r>
    </w:p>
    <w:p w14:paraId="38956B54" w14:textId="075B4BC3" w:rsidR="00FF6420" w:rsidRDefault="00FF6420" w:rsidP="000344B0">
      <w:pPr>
        <w:rPr>
          <w:rFonts w:eastAsia="맑은 고딕"/>
          <w:lang w:eastAsia="ko-KR"/>
        </w:rPr>
      </w:pPr>
    </w:p>
    <w:p w14:paraId="488D6633" w14:textId="14C200F7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FD248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4F3E79"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 w:rsidR="004F3E79">
        <w:rPr>
          <w:rFonts w:cs="Arial"/>
          <w:b/>
          <w:sz w:val="22"/>
          <w:szCs w:val="22"/>
          <w:lang w:eastAsia="ko-KR"/>
        </w:rPr>
        <w:t xml:space="preserve">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 w:rsidR="004F3E79"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 w:rsidR="004F3E79"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 w:rsidR="004F3E79">
        <w:rPr>
          <w:rFonts w:cs="Arial"/>
          <w:b/>
          <w:sz w:val="22"/>
          <w:szCs w:val="22"/>
          <w:lang w:eastAsia="ko-KR"/>
        </w:rPr>
        <w:t xml:space="preserve"> PDU.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3DF2974E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0C7D67">
        <w:rPr>
          <w:rFonts w:eastAsia="맑은 고딕"/>
          <w:lang w:eastAsia="ko-KR"/>
        </w:rPr>
        <w:t>discuss</w:t>
      </w:r>
      <w:r w:rsidR="00813FE8">
        <w:rPr>
          <w:rFonts w:eastAsia="맑은 고딕"/>
          <w:lang w:eastAsia="ko-KR"/>
        </w:rPr>
        <w:t xml:space="preserve"> </w:t>
      </w:r>
      <w:r w:rsidR="004F3E79" w:rsidRPr="004F3E79">
        <w:rPr>
          <w:rFonts w:eastAsia="맑은 고딕"/>
          <w:lang w:eastAsia="ko-KR"/>
        </w:rPr>
        <w:t xml:space="preserve">where to </w:t>
      </w:r>
      <w:r w:rsidR="000C7D67">
        <w:rPr>
          <w:rFonts w:eastAsia="맑은 고딕"/>
          <w:lang w:eastAsia="ko-KR"/>
        </w:rPr>
        <w:t>locate</w:t>
      </w:r>
      <w:r w:rsidR="004F3E79" w:rsidRPr="004F3E79">
        <w:rPr>
          <w:rFonts w:eastAsia="맑은 고딕"/>
          <w:lang w:eastAsia="ko-KR"/>
        </w:rPr>
        <w:t xml:space="preserve"> the </w:t>
      </w:r>
      <w:r w:rsidR="000954ED">
        <w:rPr>
          <w:rFonts w:eastAsia="맑은 고딕"/>
          <w:lang w:eastAsia="ko-KR"/>
        </w:rPr>
        <w:t>SDAP</w:t>
      </w:r>
      <w:r w:rsidR="004F3E79" w:rsidRPr="004F3E79">
        <w:rPr>
          <w:rFonts w:eastAsia="맑은 고딕"/>
          <w:lang w:eastAsia="ko-KR"/>
        </w:rPr>
        <w:t xml:space="preserve"> header</w:t>
      </w:r>
      <w:r w:rsidRPr="00AE08A6">
        <w:rPr>
          <w:rFonts w:eastAsia="맑은 고딕"/>
          <w:lang w:eastAsia="ko-KR"/>
        </w:rPr>
        <w:t xml:space="preserve"> </w:t>
      </w:r>
      <w:r w:rsidR="00062F74">
        <w:rPr>
          <w:rFonts w:eastAsia="맑은 고딕"/>
          <w:lang w:eastAsia="ko-KR"/>
        </w:rPr>
        <w:t xml:space="preserve">in </w:t>
      </w:r>
      <w:r w:rsidR="000954ED">
        <w:rPr>
          <w:rFonts w:eastAsia="맑은 고딕"/>
          <w:lang w:eastAsia="ko-KR"/>
        </w:rPr>
        <w:t>SDAP</w:t>
      </w:r>
      <w:r w:rsidR="00062F74">
        <w:rPr>
          <w:rFonts w:eastAsia="맑은 고딕"/>
          <w:lang w:eastAsia="ko-KR"/>
        </w:rPr>
        <w:t xml:space="preserve"> PDU </w:t>
      </w:r>
      <w:r w:rsidRPr="00AE08A6">
        <w:rPr>
          <w:rFonts w:eastAsia="맑은 고딕"/>
          <w:lang w:eastAsia="ko-KR"/>
        </w:rPr>
        <w:t>and propose following:</w:t>
      </w:r>
    </w:p>
    <w:p w14:paraId="6B05946F" w14:textId="5349A9AF" w:rsidR="004F3E79" w:rsidRDefault="004F3E79" w:rsidP="004F3E79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>
        <w:rPr>
          <w:rFonts w:cs="Arial"/>
          <w:b/>
          <w:sz w:val="22"/>
          <w:szCs w:val="22"/>
          <w:lang w:eastAsia="ko-KR"/>
        </w:rPr>
        <w:t xml:space="preserve">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>
        <w:rPr>
          <w:rFonts w:cs="Arial"/>
          <w:b/>
          <w:sz w:val="22"/>
          <w:szCs w:val="22"/>
          <w:lang w:eastAsia="ko-KR"/>
        </w:rPr>
        <w:t xml:space="preserve"> PDU</w:t>
      </w:r>
      <w:r w:rsidR="00062F74">
        <w:rPr>
          <w:rFonts w:cs="Arial"/>
          <w:b/>
          <w:sz w:val="22"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3505C17F" w14:textId="1E957E7C" w:rsidR="00BF5DBB" w:rsidRPr="00345A9C" w:rsidRDefault="004F3E79" w:rsidP="004F3E79">
      <w:pPr>
        <w:pStyle w:val="Reference"/>
      </w:pPr>
      <w:r w:rsidRPr="004F3E79">
        <w:t>R2-1700029</w:t>
      </w:r>
      <w:r>
        <w:t>, “</w:t>
      </w:r>
      <w:r w:rsidRPr="004F3E79">
        <w:t>Impact to RAN User Plane Protocol architecture</w:t>
      </w:r>
      <w:r>
        <w:t xml:space="preserve">” </w:t>
      </w:r>
      <w:r w:rsidRPr="004F3E79">
        <w:t>Samsung</w:t>
      </w:r>
    </w:p>
    <w:sectPr w:rsidR="00BF5DBB" w:rsidRPr="00345A9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97319" w14:textId="77777777" w:rsidR="00531482" w:rsidRDefault="00531482">
      <w:r>
        <w:separator/>
      </w:r>
    </w:p>
  </w:endnote>
  <w:endnote w:type="continuationSeparator" w:id="0">
    <w:p w14:paraId="797766B7" w14:textId="77777777" w:rsidR="00531482" w:rsidRDefault="0053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2CA94" w14:textId="77777777" w:rsidR="00531482" w:rsidRDefault="00531482">
      <w:r>
        <w:separator/>
      </w:r>
    </w:p>
  </w:footnote>
  <w:footnote w:type="continuationSeparator" w:id="0">
    <w:p w14:paraId="050DE881" w14:textId="77777777" w:rsidR="00531482" w:rsidRDefault="00531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B085205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86176F2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FE95DAD"/>
    <w:multiLevelType w:val="hybridMultilevel"/>
    <w:tmpl w:val="40ECF0CA"/>
    <w:lvl w:ilvl="0" w:tplc="0EC63284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4"/>
  </w:num>
  <w:num w:numId="10">
    <w:abstractNumId w:val="19"/>
  </w:num>
  <w:num w:numId="11">
    <w:abstractNumId w:val="4"/>
  </w:num>
  <w:num w:numId="12">
    <w:abstractNumId w:val="6"/>
  </w:num>
  <w:num w:numId="13">
    <w:abstractNumId w:val="16"/>
  </w:num>
  <w:num w:numId="14">
    <w:abstractNumId w:val="12"/>
  </w:num>
  <w:num w:numId="15">
    <w:abstractNumId w:val="20"/>
  </w:num>
  <w:num w:numId="16">
    <w:abstractNumId w:val="5"/>
  </w:num>
  <w:num w:numId="17">
    <w:abstractNumId w:val="3"/>
  </w:num>
  <w:num w:numId="18">
    <w:abstractNumId w:val="2"/>
  </w:num>
  <w:num w:numId="19">
    <w:abstractNumId w:val="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4D54"/>
    <w:rsid w:val="0005606A"/>
    <w:rsid w:val="00057117"/>
    <w:rsid w:val="000571ED"/>
    <w:rsid w:val="000577AC"/>
    <w:rsid w:val="000601FB"/>
    <w:rsid w:val="000605BF"/>
    <w:rsid w:val="000616E7"/>
    <w:rsid w:val="00062F74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ED"/>
    <w:rsid w:val="00096968"/>
    <w:rsid w:val="00096E3E"/>
    <w:rsid w:val="000A158C"/>
    <w:rsid w:val="000A1B7B"/>
    <w:rsid w:val="000A35CD"/>
    <w:rsid w:val="000A392C"/>
    <w:rsid w:val="000A3BBF"/>
    <w:rsid w:val="000A3F13"/>
    <w:rsid w:val="000A56F2"/>
    <w:rsid w:val="000A5B24"/>
    <w:rsid w:val="000B2084"/>
    <w:rsid w:val="000B21E5"/>
    <w:rsid w:val="000B2719"/>
    <w:rsid w:val="000B3A8F"/>
    <w:rsid w:val="000B4AB9"/>
    <w:rsid w:val="000B4C35"/>
    <w:rsid w:val="000B58C3"/>
    <w:rsid w:val="000B61E9"/>
    <w:rsid w:val="000B7EDF"/>
    <w:rsid w:val="000C165A"/>
    <w:rsid w:val="000C21A4"/>
    <w:rsid w:val="000C2E19"/>
    <w:rsid w:val="000C3D91"/>
    <w:rsid w:val="000C4344"/>
    <w:rsid w:val="000C5B3C"/>
    <w:rsid w:val="000C7D67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A10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CE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2BD"/>
    <w:rsid w:val="00173A8E"/>
    <w:rsid w:val="00177795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318"/>
    <w:rsid w:val="00197DF9"/>
    <w:rsid w:val="001A095A"/>
    <w:rsid w:val="001A1987"/>
    <w:rsid w:val="001A232C"/>
    <w:rsid w:val="001A2564"/>
    <w:rsid w:val="001A3712"/>
    <w:rsid w:val="001A513F"/>
    <w:rsid w:val="001A571E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D2A"/>
    <w:rsid w:val="001C3EF5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2E14"/>
    <w:rsid w:val="001E442A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200490"/>
    <w:rsid w:val="0020077B"/>
    <w:rsid w:val="00201F3A"/>
    <w:rsid w:val="00203DBE"/>
    <w:rsid w:val="00203F96"/>
    <w:rsid w:val="00206158"/>
    <w:rsid w:val="002066F9"/>
    <w:rsid w:val="002069B2"/>
    <w:rsid w:val="00207C0F"/>
    <w:rsid w:val="00207DD5"/>
    <w:rsid w:val="00207FA3"/>
    <w:rsid w:val="0021125E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6B0B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29E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5A9C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91C"/>
    <w:rsid w:val="003D3C45"/>
    <w:rsid w:val="003D5B1F"/>
    <w:rsid w:val="003E0901"/>
    <w:rsid w:val="003E15FA"/>
    <w:rsid w:val="003E3AF9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662B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3F1F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20BD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3E79"/>
    <w:rsid w:val="004F4DA3"/>
    <w:rsid w:val="004F56F9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1482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1237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259E2"/>
    <w:rsid w:val="006276B6"/>
    <w:rsid w:val="00630001"/>
    <w:rsid w:val="0063009F"/>
    <w:rsid w:val="0063052D"/>
    <w:rsid w:val="006311B3"/>
    <w:rsid w:val="00631FD1"/>
    <w:rsid w:val="006326D9"/>
    <w:rsid w:val="0063284C"/>
    <w:rsid w:val="0063341E"/>
    <w:rsid w:val="0063507D"/>
    <w:rsid w:val="00636398"/>
    <w:rsid w:val="006368D3"/>
    <w:rsid w:val="0063714E"/>
    <w:rsid w:val="006377EC"/>
    <w:rsid w:val="00640A21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64E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052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EA6"/>
    <w:rsid w:val="00727208"/>
    <w:rsid w:val="00727680"/>
    <w:rsid w:val="007276BA"/>
    <w:rsid w:val="00727F66"/>
    <w:rsid w:val="00727F91"/>
    <w:rsid w:val="00730FD2"/>
    <w:rsid w:val="00731137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0A2"/>
    <w:rsid w:val="00776950"/>
    <w:rsid w:val="00776971"/>
    <w:rsid w:val="00776FFB"/>
    <w:rsid w:val="00777256"/>
    <w:rsid w:val="0077782A"/>
    <w:rsid w:val="00777EDF"/>
    <w:rsid w:val="00781499"/>
    <w:rsid w:val="0078177E"/>
    <w:rsid w:val="007829C1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19C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C60"/>
    <w:rsid w:val="008E21C7"/>
    <w:rsid w:val="008E3668"/>
    <w:rsid w:val="008E4AAC"/>
    <w:rsid w:val="008E4FB7"/>
    <w:rsid w:val="008E5CAF"/>
    <w:rsid w:val="008E716F"/>
    <w:rsid w:val="008F11C5"/>
    <w:rsid w:val="008F1942"/>
    <w:rsid w:val="008F1EAB"/>
    <w:rsid w:val="008F2561"/>
    <w:rsid w:val="008F3013"/>
    <w:rsid w:val="008F33DC"/>
    <w:rsid w:val="008F35FF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5C0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18CD"/>
    <w:rsid w:val="009C1F97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25C0"/>
    <w:rsid w:val="00A13E54"/>
    <w:rsid w:val="00A147BE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771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7C9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0B65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1888"/>
    <w:rsid w:val="00B41C25"/>
    <w:rsid w:val="00B428D7"/>
    <w:rsid w:val="00B44980"/>
    <w:rsid w:val="00B45483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513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10F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F16"/>
    <w:rsid w:val="00CA7F24"/>
    <w:rsid w:val="00CB038F"/>
    <w:rsid w:val="00CB1F63"/>
    <w:rsid w:val="00CB2B23"/>
    <w:rsid w:val="00CB3234"/>
    <w:rsid w:val="00CB3286"/>
    <w:rsid w:val="00CB3E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4D8D"/>
    <w:rsid w:val="00CD590B"/>
    <w:rsid w:val="00CD5D5B"/>
    <w:rsid w:val="00CE000C"/>
    <w:rsid w:val="00CE0424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2CD8"/>
    <w:rsid w:val="00D13135"/>
    <w:rsid w:val="00D13E4E"/>
    <w:rsid w:val="00D141BB"/>
    <w:rsid w:val="00D14AAC"/>
    <w:rsid w:val="00D17058"/>
    <w:rsid w:val="00D2033F"/>
    <w:rsid w:val="00D20C76"/>
    <w:rsid w:val="00D221C7"/>
    <w:rsid w:val="00D2247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8CC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53BF"/>
    <w:rsid w:val="00E17FA2"/>
    <w:rsid w:val="00E22330"/>
    <w:rsid w:val="00E239E1"/>
    <w:rsid w:val="00E250DA"/>
    <w:rsid w:val="00E26DC6"/>
    <w:rsid w:val="00E27832"/>
    <w:rsid w:val="00E30B5A"/>
    <w:rsid w:val="00E30E39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006"/>
    <w:rsid w:val="00E467FF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76E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00F3"/>
    <w:rsid w:val="00ED1006"/>
    <w:rsid w:val="00ED25C3"/>
    <w:rsid w:val="00ED3DA6"/>
    <w:rsid w:val="00EE2FE7"/>
    <w:rsid w:val="00EE342F"/>
    <w:rsid w:val="00EE35D6"/>
    <w:rsid w:val="00EE48BB"/>
    <w:rsid w:val="00EE5056"/>
    <w:rsid w:val="00EE54A8"/>
    <w:rsid w:val="00EE6825"/>
    <w:rsid w:val="00EE684B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F005BC"/>
    <w:rsid w:val="00F00773"/>
    <w:rsid w:val="00F00CCB"/>
    <w:rsid w:val="00F0126A"/>
    <w:rsid w:val="00F013F4"/>
    <w:rsid w:val="00F05260"/>
    <w:rsid w:val="00F0528D"/>
    <w:rsid w:val="00F0555B"/>
    <w:rsid w:val="00F0651C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87147"/>
    <w:rsid w:val="00F9056A"/>
    <w:rsid w:val="00F90C86"/>
    <w:rsid w:val="00F90F8D"/>
    <w:rsid w:val="00F91535"/>
    <w:rsid w:val="00F92015"/>
    <w:rsid w:val="00F92782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7F6"/>
    <w:rsid w:val="00FD1EC8"/>
    <w:rsid w:val="00FD2488"/>
    <w:rsid w:val="00FD295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12E7"/>
    <w:rsid w:val="00FF3892"/>
    <w:rsid w:val="00FF45A5"/>
    <w:rsid w:val="00FF462F"/>
    <w:rsid w:val="00FF5C91"/>
    <w:rsid w:val="00FF6420"/>
    <w:rsid w:val="00FF6B38"/>
    <w:rsid w:val="00FF73D4"/>
    <w:rsid w:val="00FF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NOChar">
    <w:name w:val="NO Char"/>
    <w:basedOn w:val="a1"/>
    <w:link w:val="NO"/>
    <w:locked/>
    <w:rsid w:val="004B3F1F"/>
    <w:rPr>
      <w:rFonts w:ascii="Times New Roman" w:eastAsiaTheme="minorEastAsia" w:hAnsi="Times New Roman"/>
      <w:lang w:val="en-GB"/>
    </w:rPr>
  </w:style>
  <w:style w:type="paragraph" w:customStyle="1" w:styleId="NO">
    <w:name w:val="NO"/>
    <w:basedOn w:val="a0"/>
    <w:link w:val="NOChar"/>
    <w:qFormat/>
    <w:rsid w:val="004B3F1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F87147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111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785A002-0EFC-4DFA-93D2-0647E2C7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11</cp:revision>
  <cp:lastPrinted>2017-01-02T07:40:00Z</cp:lastPrinted>
  <dcterms:created xsi:type="dcterms:W3CDTF">2017-05-04T08:44:00Z</dcterms:created>
  <dcterms:modified xsi:type="dcterms:W3CDTF">2017-09-29T00:06:00Z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